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F5CEF4" w14:textId="5F23432E" w:rsidR="001B59A2" w:rsidRDefault="001B59A2">
      <w:r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7F86EE38" wp14:editId="5B7476D4">
                <wp:simplePos x="0" y="0"/>
                <wp:positionH relativeFrom="column">
                  <wp:posOffset>7106336</wp:posOffset>
                </wp:positionH>
                <wp:positionV relativeFrom="paragraph">
                  <wp:posOffset>-220523</wp:posOffset>
                </wp:positionV>
                <wp:extent cx="1872615" cy="701040"/>
                <wp:effectExtent l="0" t="0" r="13335" b="2286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872615" cy="701040"/>
                          <a:chOff x="0" y="0"/>
                          <a:chExt cx="2544" cy="1104"/>
                        </a:xfrm>
                      </wpg:grpSpPr>
                      <wps:wsp>
                        <wps:cNvPr id="1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8" name="Group 18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20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9362CC0" w14:textId="24588DD8" w:rsidR="00D304EF" w:rsidRDefault="009624D1" w:rsidP="00D304EF">
                                    <w:pPr>
                                      <w:jc w:val="center"/>
                                    </w:pPr>
                                    <w:r w:rsidRPr="009624D1"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482A04">
                                      <w:rPr>
                                        <w:rStyle w:val="Style2"/>
                                      </w:rPr>
                                      <w:t>LPN-2024-0008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1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5C6B72E" w14:textId="77777777" w:rsidR="00D304EF" w:rsidRDefault="00D304EF" w:rsidP="00D304E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86EE38" id="Group 10" o:spid="_x0000_s1026" style="position:absolute;margin-left:559.55pt;margin-top:-17.35pt;width:147.45pt;height:55.2pt;z-index:251702272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">
                <v:rect id="Rectangle 17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" filled="f"/>
                <v:group id="Group 18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9362CC0" w14:textId="24588DD8" w:rsidR="00D304EF" w:rsidRDefault="009624D1" w:rsidP="00D304EF">
                              <w:pPr>
                                <w:jc w:val="center"/>
                              </w:pPr>
                              <w:r w:rsidRPr="009624D1"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482A04">
                                <w:rPr>
                                  <w:rStyle w:val="Style2"/>
                                </w:rPr>
                                <w:t>LPN-2024-0008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65C6B72E" w14:textId="77777777" w:rsidR="00D304EF" w:rsidRDefault="00D304EF" w:rsidP="00D304E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7D38FBAD" wp14:editId="7EF2A267">
            <wp:simplePos x="0" y="0"/>
            <wp:positionH relativeFrom="column">
              <wp:posOffset>4037076</wp:posOffset>
            </wp:positionH>
            <wp:positionV relativeFrom="paragraph">
              <wp:posOffset>-297333</wp:posOffset>
            </wp:positionV>
            <wp:extent cx="728980" cy="726440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726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8E46C29" w14:textId="66D53180" w:rsidR="00535962" w:rsidRPr="00F7167E" w:rsidRDefault="00D7272B">
      <w:r>
        <w:rPr>
          <w:noProof/>
        </w:rPr>
        <w:drawing>
          <wp:anchor distT="0" distB="0" distL="114300" distR="114300" simplePos="0" relativeHeight="251707392" behindDoc="0" locked="0" layoutInCell="1" allowOverlap="1" wp14:anchorId="0BC247C9" wp14:editId="13EBCAE2">
            <wp:simplePos x="0" y="0"/>
            <wp:positionH relativeFrom="column">
              <wp:posOffset>-504825</wp:posOffset>
            </wp:positionH>
            <wp:positionV relativeFrom="paragraph">
              <wp:posOffset>197485</wp:posOffset>
            </wp:positionV>
            <wp:extent cx="1858645" cy="655955"/>
            <wp:effectExtent l="0" t="0" r="0" b="0"/>
            <wp:wrapNone/>
            <wp:docPr id="1875284816" name="Picture 2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picture containing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59A2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71786DB" wp14:editId="01A53D6D">
                <wp:simplePos x="0" y="0"/>
                <wp:positionH relativeFrom="column">
                  <wp:posOffset>-328853</wp:posOffset>
                </wp:positionH>
                <wp:positionV relativeFrom="paragraph">
                  <wp:posOffset>-195987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FE1974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1786DB" id="Text Box 27" o:spid="_x0000_s1031" type="#_x0000_t202" style="position:absolute;margin-left:-25.9pt;margin-top:-15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" filled="f" stroked="f">
                <v:textbox inset="0,0,0,0">
                  <w:txbxContent>
                    <w:p w14:paraId="68FE1974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026D8D0" wp14:editId="3303C79C">
                <wp:simplePos x="0" y="0"/>
                <wp:positionH relativeFrom="column">
                  <wp:posOffset>2902585</wp:posOffset>
                </wp:positionH>
                <wp:positionV relativeFrom="paragraph">
                  <wp:posOffset>200025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516CB9" w14:textId="77777777" w:rsidR="002E1412" w:rsidRPr="002E1412" w:rsidRDefault="00D7272B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32B3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26D8D0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32" type="#_x0000_t202" style="position:absolute;margin-left:228.55pt;margin-top:15.75pt;width:239.2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" stroked="f">
                <v:textbox>
                  <w:txbxContent>
                    <w:p w14:paraId="00516CB9" w14:textId="77777777" w:rsidR="002E1412" w:rsidRPr="002E1412" w:rsidRDefault="00064637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32B37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E162741" w14:textId="02840744" w:rsidR="00535962" w:rsidRPr="00535962" w:rsidRDefault="00847E65" w:rsidP="00535962">
      <w:r w:rsidRPr="00847E65">
        <w:rPr>
          <w:rFonts w:ascii="Times New Roman" w:eastAsia="Calibri" w:hAnsi="Times New Roman" w:cs="Times New Roman"/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630A573" wp14:editId="159795C5">
                <wp:simplePos x="0" y="0"/>
                <wp:positionH relativeFrom="column">
                  <wp:posOffset>7381875</wp:posOffset>
                </wp:positionH>
                <wp:positionV relativeFrom="paragraph">
                  <wp:posOffset>12065</wp:posOffset>
                </wp:positionV>
                <wp:extent cx="1428115" cy="278130"/>
                <wp:effectExtent l="0" t="0" r="0" b="7620"/>
                <wp:wrapNone/>
                <wp:docPr id="1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FC735E" w14:textId="77777777" w:rsidR="00847E65" w:rsidRDefault="00D7272B" w:rsidP="00847E6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-1944071908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47E65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30A573" id="Text Box 12" o:spid="_x0000_s1033" type="#_x0000_t202" style="position:absolute;margin-left:581.25pt;margin-top:.95pt;width:112.45pt;height:21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" filled="f" stroked="f">
                <v:textbox>
                  <w:txbxContent>
                    <w:p w14:paraId="1AFC735E" w14:textId="77777777" w:rsidR="00847E65" w:rsidRDefault="00B32706" w:rsidP="00847E6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-1944071908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47E65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2ECB198" w14:textId="3809ABCE" w:rsidR="007D608F" w:rsidRDefault="00830A6F" w:rsidP="00E81276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95E3A05" wp14:editId="5EE4BB2A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E31C75" w14:textId="1BAA288F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1B59A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7E54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7E54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7E54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1B59A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7E54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5E3A05" id="Text Box 13" o:spid="_x0000_s1034" type="#_x0000_t202" style="position:absolute;margin-left:627.6pt;margin-top:4.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" filled="f" stroked="f">
                <v:textbox>
                  <w:txbxContent>
                    <w:p w14:paraId="23E31C75" w14:textId="1BAA288F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1B59A2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7E548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7E5481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7E548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1B59A2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7E548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7ED22F0" wp14:editId="2F61FB26">
                <wp:simplePos x="0" y="0"/>
                <wp:positionH relativeFrom="column">
                  <wp:posOffset>2947670</wp:posOffset>
                </wp:positionH>
                <wp:positionV relativeFrom="paragraph">
                  <wp:posOffset>38100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4E3E71" w14:textId="77777777" w:rsidR="00F7443C" w:rsidRPr="004767CC" w:rsidRDefault="00D7272B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D22F0" id="Text Box 18" o:spid="_x0000_s1035" type="#_x0000_t202" style="position:absolute;margin-left:232.1pt;margin-top:3pt;width:233.45pt;height:30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" stroked="f">
                <v:textbox>
                  <w:txbxContent>
                    <w:p w14:paraId="314E3E71" w14:textId="77777777" w:rsidR="00F7443C" w:rsidRPr="004767CC" w:rsidRDefault="00B32706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65EAE9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79F1CC8D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4C412A3E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AFE7173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0E533C5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2A3DCCD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6232BB96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1FE9012B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48DEA204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1FFA53AA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61685CE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7BC1C477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539AF74D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7B0E185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66C9AE5B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0D12E622" w14:textId="77777777" w:rsidTr="00822B7A">
        <w:trPr>
          <w:trHeight w:val="229"/>
          <w:jc w:val="center"/>
        </w:trPr>
        <w:tc>
          <w:tcPr>
            <w:tcW w:w="0" w:type="auto"/>
          </w:tcPr>
          <w:p w14:paraId="4F53643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4D38CC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714C1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2547D4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E56CD1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306729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9682F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ED77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73E132D" w14:textId="77777777" w:rsidTr="00822B7A">
        <w:trPr>
          <w:trHeight w:val="211"/>
          <w:jc w:val="center"/>
        </w:trPr>
        <w:tc>
          <w:tcPr>
            <w:tcW w:w="0" w:type="auto"/>
          </w:tcPr>
          <w:p w14:paraId="291351E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539396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F5BBF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DDE673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82BC3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1FE1A3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C3F7D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AC15D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EACD4F7" w14:textId="77777777" w:rsidTr="00822B7A">
        <w:trPr>
          <w:trHeight w:val="229"/>
          <w:jc w:val="center"/>
        </w:trPr>
        <w:tc>
          <w:tcPr>
            <w:tcW w:w="0" w:type="auto"/>
          </w:tcPr>
          <w:p w14:paraId="537283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B215F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A4B2F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170229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5EAC2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3E5B2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53BB65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ED00D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D9E54CD" w14:textId="77777777" w:rsidTr="00822B7A">
        <w:trPr>
          <w:trHeight w:val="229"/>
          <w:jc w:val="center"/>
        </w:trPr>
        <w:tc>
          <w:tcPr>
            <w:tcW w:w="0" w:type="auto"/>
          </w:tcPr>
          <w:p w14:paraId="477313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4CD39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013BE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08EBF4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F4D55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4E7EE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0A246D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84CC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381C45A" w14:textId="77777777" w:rsidTr="00822B7A">
        <w:trPr>
          <w:trHeight w:val="229"/>
          <w:jc w:val="center"/>
        </w:trPr>
        <w:tc>
          <w:tcPr>
            <w:tcW w:w="0" w:type="auto"/>
          </w:tcPr>
          <w:p w14:paraId="1E282A7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5F209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174664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98471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90B044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6AFAA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C3C1F9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995664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6FDA6DD" w14:textId="77777777" w:rsidTr="00822B7A">
        <w:trPr>
          <w:trHeight w:val="229"/>
          <w:jc w:val="center"/>
        </w:trPr>
        <w:tc>
          <w:tcPr>
            <w:tcW w:w="0" w:type="auto"/>
          </w:tcPr>
          <w:p w14:paraId="6456959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8B6E8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BFAAF4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B2256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F550A2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C73801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604D6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2A0342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20348A5" w14:textId="77777777" w:rsidTr="00822B7A">
        <w:trPr>
          <w:trHeight w:val="229"/>
          <w:jc w:val="center"/>
        </w:trPr>
        <w:tc>
          <w:tcPr>
            <w:tcW w:w="0" w:type="auto"/>
          </w:tcPr>
          <w:p w14:paraId="2BF75F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C0FDF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80B37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153DE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9861A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8BF313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9CF20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A29007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4758274" w14:textId="77777777" w:rsidTr="00822B7A">
        <w:trPr>
          <w:trHeight w:val="211"/>
          <w:jc w:val="center"/>
        </w:trPr>
        <w:tc>
          <w:tcPr>
            <w:tcW w:w="0" w:type="auto"/>
          </w:tcPr>
          <w:p w14:paraId="2306A8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167DB7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85B71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72870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582FB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CF9AD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18FB6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145F9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6DB4922" w14:textId="77777777" w:rsidTr="00822B7A">
        <w:trPr>
          <w:trHeight w:val="229"/>
          <w:jc w:val="center"/>
        </w:trPr>
        <w:tc>
          <w:tcPr>
            <w:tcW w:w="0" w:type="auto"/>
          </w:tcPr>
          <w:p w14:paraId="2B1A51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BBDAE7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6DA4A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76FF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32F6F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DC303A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D7032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461613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4C4C413" w14:textId="77777777" w:rsidTr="00822B7A">
        <w:trPr>
          <w:trHeight w:val="229"/>
          <w:jc w:val="center"/>
        </w:trPr>
        <w:tc>
          <w:tcPr>
            <w:tcW w:w="0" w:type="auto"/>
          </w:tcPr>
          <w:p w14:paraId="159162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56EA8D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14F14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1C1CE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31EEE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49DE4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8455C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8078D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1BA2E58C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34CDAC3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46715FC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6752A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57DBABE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15EEC67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519FEE54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1B59A2">
      <w:footerReference w:type="default" r:id="rId10"/>
      <w:pgSz w:w="16838" w:h="11906" w:orient="landscape" w:code="9"/>
      <w:pgMar w:top="709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5ACD24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51F08C52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E95E37" w14:textId="77777777" w:rsidR="001007E7" w:rsidRDefault="00830A6F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29D8C00" wp14:editId="41108AD5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0889D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9D8C0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7A0889D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2AAD503" wp14:editId="5EBAA071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5E40A8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EE31D70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32AAD503" id="Text Box 3" o:spid="_x0000_s1037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045E40A8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EE31D70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29D02AF0" w14:textId="77777777" w:rsidR="001007E7" w:rsidRDefault="002356C0">
    <w:pPr>
      <w:pStyle w:val="Footer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38A9EC6A" wp14:editId="69DF5E6B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23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20C138D" w14:textId="77777777" w:rsidR="00B97B51" w:rsidRDefault="00B97B51" w:rsidP="00B97B51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456E450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ECAFDA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03FE592C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32767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2B37"/>
    <w:rsid w:val="00034DD9"/>
    <w:rsid w:val="00064637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A399F"/>
    <w:rsid w:val="001B59A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2E7297"/>
    <w:rsid w:val="00314023"/>
    <w:rsid w:val="0031441A"/>
    <w:rsid w:val="0038601A"/>
    <w:rsid w:val="003B38E0"/>
    <w:rsid w:val="003F0543"/>
    <w:rsid w:val="0042490F"/>
    <w:rsid w:val="00466B9C"/>
    <w:rsid w:val="004767CC"/>
    <w:rsid w:val="00482A04"/>
    <w:rsid w:val="004C4743"/>
    <w:rsid w:val="00510A6F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6F0A09"/>
    <w:rsid w:val="007372FF"/>
    <w:rsid w:val="0075161E"/>
    <w:rsid w:val="007563D3"/>
    <w:rsid w:val="00780880"/>
    <w:rsid w:val="007B6F6F"/>
    <w:rsid w:val="007D608F"/>
    <w:rsid w:val="007E5481"/>
    <w:rsid w:val="007F4CAF"/>
    <w:rsid w:val="00810515"/>
    <w:rsid w:val="00814F57"/>
    <w:rsid w:val="00822B7A"/>
    <w:rsid w:val="00830A6F"/>
    <w:rsid w:val="0083342F"/>
    <w:rsid w:val="00840E00"/>
    <w:rsid w:val="00847E65"/>
    <w:rsid w:val="008610EA"/>
    <w:rsid w:val="00880C44"/>
    <w:rsid w:val="00896739"/>
    <w:rsid w:val="008A68D0"/>
    <w:rsid w:val="008B38FE"/>
    <w:rsid w:val="008B3AE5"/>
    <w:rsid w:val="009624D1"/>
    <w:rsid w:val="009A2AEC"/>
    <w:rsid w:val="00A16099"/>
    <w:rsid w:val="00A601D9"/>
    <w:rsid w:val="00A640BD"/>
    <w:rsid w:val="00A6449B"/>
    <w:rsid w:val="00A73BAD"/>
    <w:rsid w:val="00A760BB"/>
    <w:rsid w:val="00AB0F33"/>
    <w:rsid w:val="00AB4966"/>
    <w:rsid w:val="00AC0F95"/>
    <w:rsid w:val="00AD7919"/>
    <w:rsid w:val="00AE0C17"/>
    <w:rsid w:val="00AF0D2F"/>
    <w:rsid w:val="00B32706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97889"/>
    <w:rsid w:val="00CA4661"/>
    <w:rsid w:val="00CE67A3"/>
    <w:rsid w:val="00D167CB"/>
    <w:rsid w:val="00D24FA7"/>
    <w:rsid w:val="00D304EF"/>
    <w:rsid w:val="00D62936"/>
    <w:rsid w:val="00D64696"/>
    <w:rsid w:val="00D7272B"/>
    <w:rsid w:val="00D90D49"/>
    <w:rsid w:val="00DC5D96"/>
    <w:rsid w:val="00DD4F3E"/>
    <w:rsid w:val="00DE21EE"/>
    <w:rsid w:val="00E13E55"/>
    <w:rsid w:val="00E42781"/>
    <w:rsid w:val="00E53BBB"/>
    <w:rsid w:val="00E81276"/>
    <w:rsid w:val="00EA7406"/>
    <w:rsid w:val="00EC1AF4"/>
    <w:rsid w:val="00ED1E49"/>
    <w:rsid w:val="00ED39DD"/>
    <w:rsid w:val="00F001A0"/>
    <w:rsid w:val="00F067E9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;"/>
  <w14:docId w14:val="3B53A8C7"/>
  <w15:docId w15:val="{83551D70-6EFC-417C-B1D3-E8ABB57C1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FootnoteText">
    <w:name w:val="footnote text"/>
    <w:basedOn w:val="Normal"/>
    <w:link w:val="FootnoteTextCh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8127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81276"/>
    <w:rPr>
      <w:vertAlign w:val="superscript"/>
    </w:rPr>
  </w:style>
  <w:style w:type="paragraph" w:styleId="BodyTextIndent">
    <w:name w:val="Body Text Indent"/>
    <w:basedOn w:val="Normal"/>
    <w:link w:val="BodyTextIndentCh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BodyTextIndentChar">
    <w:name w:val="Body Text Indent Char"/>
    <w:basedOn w:val="DefaultParagraphFont"/>
    <w:link w:val="BodyTextIndent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DefaultParagraphFont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77503-BDA2-4EEB-ACEA-36EDFC44D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4</TotalTime>
  <Pages>1</Pages>
  <Words>137</Words>
  <Characters>759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Yurys Encarnacion S</cp:lastModifiedBy>
  <cp:revision>7</cp:revision>
  <cp:lastPrinted>2011-03-04T19:05:00Z</cp:lastPrinted>
  <dcterms:created xsi:type="dcterms:W3CDTF">2021-04-26T20:02:00Z</dcterms:created>
  <dcterms:modified xsi:type="dcterms:W3CDTF">2024-06-27T18:34:00Z</dcterms:modified>
</cp:coreProperties>
</file>